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42" w:type="dxa"/>
        <w:tblInd w:w="-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41" w:type="dxa"/>
          <w:right w:w="21" w:type="dxa"/>
        </w:tblCellMar>
        <w:tblLook w:val="00A0"/>
      </w:tblPr>
      <w:tblGrid>
        <w:gridCol w:w="1518"/>
        <w:gridCol w:w="1162"/>
        <w:gridCol w:w="2398"/>
        <w:gridCol w:w="3192"/>
        <w:gridCol w:w="307"/>
        <w:gridCol w:w="1692"/>
        <w:gridCol w:w="665"/>
        <w:gridCol w:w="490"/>
        <w:gridCol w:w="295"/>
        <w:gridCol w:w="326"/>
        <w:gridCol w:w="305"/>
        <w:gridCol w:w="307"/>
        <w:gridCol w:w="2885"/>
      </w:tblGrid>
      <w:tr w:rsidR="008164FF" w:rsidTr="005828C0">
        <w:trPr>
          <w:trHeight w:val="816"/>
        </w:trPr>
        <w:tc>
          <w:tcPr>
            <w:tcW w:w="1518" w:type="dxa"/>
            <w:vAlign w:val="center"/>
          </w:tcPr>
          <w:p w:rsidR="008164FF" w:rsidRDefault="008164FF" w:rsidP="005828C0">
            <w:pPr>
              <w:spacing w:after="0" w:line="240" w:lineRule="auto"/>
              <w:ind w:right="31"/>
              <w:jc w:val="center"/>
            </w:pPr>
            <w:r w:rsidRPr="005828C0">
              <w:rPr>
                <w:rFonts w:ascii="Arial" w:hAnsi="Arial" w:cs="Arial"/>
                <w:sz w:val="13"/>
              </w:rPr>
              <w:t>MATERIA</w:t>
            </w:r>
          </w:p>
        </w:tc>
        <w:tc>
          <w:tcPr>
            <w:tcW w:w="1162" w:type="dxa"/>
            <w:vAlign w:val="center"/>
          </w:tcPr>
          <w:p w:rsidR="008164FF" w:rsidRDefault="008164FF" w:rsidP="005828C0">
            <w:pPr>
              <w:spacing w:after="0" w:line="240" w:lineRule="auto"/>
              <w:jc w:val="center"/>
            </w:pPr>
            <w:r w:rsidRPr="005828C0">
              <w:rPr>
                <w:rFonts w:ascii="Arial" w:hAnsi="Arial" w:cs="Arial"/>
                <w:sz w:val="13"/>
              </w:rPr>
              <w:t>CODICE DEL VOLUME</w:t>
            </w:r>
          </w:p>
        </w:tc>
        <w:tc>
          <w:tcPr>
            <w:tcW w:w="2398" w:type="dxa"/>
            <w:vAlign w:val="center"/>
          </w:tcPr>
          <w:p w:rsidR="008164FF" w:rsidRDefault="008164FF" w:rsidP="005828C0">
            <w:pPr>
              <w:spacing w:after="0" w:line="240" w:lineRule="auto"/>
              <w:ind w:left="3"/>
              <w:jc w:val="center"/>
            </w:pPr>
            <w:r w:rsidRPr="005828C0">
              <w:rPr>
                <w:rFonts w:ascii="Arial" w:hAnsi="Arial" w:cs="Arial"/>
                <w:sz w:val="13"/>
              </w:rPr>
              <w:t>AUTORE</w:t>
            </w:r>
          </w:p>
        </w:tc>
        <w:tc>
          <w:tcPr>
            <w:tcW w:w="3192" w:type="dxa"/>
            <w:vAlign w:val="center"/>
          </w:tcPr>
          <w:p w:rsidR="008164FF" w:rsidRDefault="008164FF" w:rsidP="005828C0">
            <w:pPr>
              <w:spacing w:after="0" w:line="240" w:lineRule="auto"/>
              <w:ind w:left="10"/>
              <w:jc w:val="center"/>
            </w:pPr>
            <w:r w:rsidRPr="005828C0">
              <w:rPr>
                <w:rFonts w:ascii="Arial" w:hAnsi="Arial" w:cs="Arial"/>
                <w:sz w:val="13"/>
              </w:rPr>
              <w:t>TITOLO DELL'OPERA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725" o:spid="_x0000_s1096" style="width:6.2pt;height:23.9pt;mso-position-horizontal-relative:char;mso-position-vertical-relative:line" coordsize="78943,30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">
                  <v:rect id="Rectangle 1640" o:spid="_x0000_s1097" style="position:absolute;left:-149179;top:49100;width:403355;height:104995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SUkscA&#10;AADdAAAADwAAAGRycy9kb3ducmV2LnhtbESPS2sCQRCE7wH/w9BCbnHWICasjhIE2Vwi+Ih4bHd6&#10;H2SnZ7Mz6ubf24eAt26quurr+bJ3jbpSF2rPBsajBBRx7m3NpYHDfv3yDipEZIuNZzLwRwGWi8HT&#10;HFPrb7yl6y6WSkI4pGigirFNtQ55RQ7DyLfEohW+cxhl7UptO7xJuGv0a5JMtcOapaHCllYV5T+7&#10;izPwPd5fjlnYnPlU/L5NvmK2KcrMmOdh/zEDFamPD/P/9acV/OlE+OUbGUEv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klJLHAAAA3QAAAA8AAAAAAAAAAAAAAAAAmAIAAGRy&#10;cy9kb3ducmV2LnhtbFBLBQYAAAAABAAEAPUAAACMAwAAAAA=&#10;" filled="f" stroked="f">
                    <v:textbox inset="0,0,0,0">
                      <w:txbxContent>
                        <w:p w:rsidR="008164FF" w:rsidRDefault="008164FF">
                          <w:r>
                            <w:rPr>
                              <w:rFonts w:ascii="Arial" w:hAnsi="Arial" w:cs="Arial"/>
                              <w:sz w:val="13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692" w:type="dxa"/>
            <w:vAlign w:val="center"/>
          </w:tcPr>
          <w:p w:rsidR="008164FF" w:rsidRDefault="008164FF" w:rsidP="005828C0">
            <w:pPr>
              <w:spacing w:after="0" w:line="240" w:lineRule="auto"/>
              <w:ind w:left="53"/>
              <w:jc w:val="center"/>
            </w:pPr>
            <w:r w:rsidRPr="005828C0">
              <w:rPr>
                <w:rFonts w:ascii="Arial" w:hAnsi="Arial" w:cs="Arial"/>
                <w:sz w:val="13"/>
              </w:rPr>
              <w:t>EDITORE</w:t>
            </w:r>
          </w:p>
        </w:tc>
        <w:tc>
          <w:tcPr>
            <w:tcW w:w="665" w:type="dxa"/>
            <w:vAlign w:val="center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PREZZO</w:t>
            </w:r>
          </w:p>
        </w:tc>
        <w:tc>
          <w:tcPr>
            <w:tcW w:w="490" w:type="dxa"/>
            <w:vAlign w:val="center"/>
          </w:tcPr>
          <w:p w:rsidR="008164FF" w:rsidRDefault="008164FF" w:rsidP="005828C0">
            <w:pPr>
              <w:spacing w:after="0" w:line="240" w:lineRule="auto"/>
              <w:ind w:left="55"/>
            </w:pPr>
            <w:r w:rsidRPr="005828C0">
              <w:rPr>
                <w:rFonts w:ascii="Arial" w:hAnsi="Arial" w:cs="Arial"/>
                <w:sz w:val="12"/>
              </w:rPr>
              <w:t>TIPO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815" o:spid="_x0000_s1168" style="width:4.65pt;height:33.35pt;mso-position-horizontal-relative:char;mso-position-vertical-relative:line" coordsize="59207,42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">
                  <v:rect id="Rectangle 1626" o:spid="_x0000_s1169" style="position:absolute;left:-242369;top:102558;width:563486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5M3cQA&#10;AADdAAAADwAAAGRycy9kb3ducmV2LnhtbERPS2vCQBC+C/6HZQq96UaRVFI3oQglXir4aOlxmp08&#10;aHY2za4a/70rFLzNx/ecVTaYVpypd41lBbNpBIK4sLrhSsHx8D5ZgnAeWWNrmRRcyUGWjkcrTLS9&#10;8I7Oe1+JEMIuQQW1910ipStqMuimtiMOXGl7gz7AvpK6x0sIN62cR1EsDTYcGmrsaF1T8bs/GQWf&#10;s8PpK3fbH/4u/14WHz7fllWu1PPT8PYKwtPgH+J/90aH+fE8hvs34QS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eTN3EAAAA3QAAAA8AAAAAAAAAAAAAAAAAmAIAAGRycy9k&#10;b3ducmV2LnhtbFBLBQYAAAAABAAEAPUAAACJAwAAAAA=&#10;" filled="f" stroked="f">
                    <v:textbox inset="0,0,0,0">
                      <w:txbxContent>
                        <w:p w:rsidR="008164FF" w:rsidRDefault="008164FF">
                          <w:r>
                            <w:rPr>
                              <w:rFonts w:ascii="Arial" w:hAnsi="Arial" w:cs="Arial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81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830" o:spid="_x0000_s1240" style="width:4.65pt;height:29.4pt;mso-position-horizontal-relative:char;mso-position-vertical-relative:line" coordsize="59207,373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">
                  <v:rect id="Rectangle 1627" o:spid="_x0000_s1241" style="position:absolute;left:-208925;top:85710;width:496597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LpRsQA&#10;AADdAAAADwAAAGRycy9kb3ducmV2LnhtbERPS2vCQBC+F/wPywi91Y1STIlZRQRJLxUa29LjmJ08&#10;MDubZteY/vuuIPQ2H99z0s1oWjFQ7xrLCuazCARxYXXDlYKP4/7pBYTzyBpby6Tglxxs1pOHFBNt&#10;r/xOQ+4rEULYJaig9r5LpHRFTQbdzHbEgSttb9AH2FdS93gN4aaViyhaSoMNh4YaO9rVVJzzi1Hw&#10;OT9evjJ3OPF3+RM/v/nsUFaZUo/TcbsC4Wn0/+K7+1WH+ctFDLdvw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S6UbEAAAA3QAAAA8AAAAAAAAAAAAAAAAAmAIAAGRycy9k&#10;b3ducmV2LnhtbFBLBQYAAAAABAAEAPUAAACJAwAAAAA=&#10;" filled="f" stroked="f">
                    <v:textbox inset="0,0,0,0">
                      <w:txbxContent>
                        <w:p w:rsidR="008164FF" w:rsidRDefault="008164FF">
                          <w:r>
                            <w:rPr>
                              <w:rFonts w:ascii="Arial" w:hAnsi="Arial" w:cs="Arial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5" w:type="dxa"/>
            <w:vAlign w:val="center"/>
          </w:tcPr>
          <w:p w:rsidR="008164FF" w:rsidRDefault="008164FF" w:rsidP="005828C0">
            <w:pPr>
              <w:spacing w:after="0" w:line="240" w:lineRule="auto"/>
              <w:ind w:left="62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846" o:spid="_x0000_s1312" style="width:6.2pt;height:22.55pt;mso-position-horizontal-relative:char;mso-position-vertical-relative:line" coordsize="78943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">
                  <v:rect id="Rectangle 1628" o:spid="_x0000_s1313" style="position:absolute;left:-138032;top:43484;width:381060;height:104995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19NMcA&#10;AADdAAAADwAAAGRycy9kb3ducmV2LnhtbESPS2sCQRCE74L/YWghN51VggkbRwmCbC4KPhJy7Oz0&#10;PshOz2Zn1PXf24eAt26quurrxap3jbpQF2rPBqaTBBRx7m3NpYHTcTN+BRUissXGMxm4UYDVcjhY&#10;YGr9lfd0OcRSSQiHFA1UMbap1iGvyGGY+JZYtMJ3DqOsXalth1cJd42eJclcO6xZGipsaV1R/ns4&#10;OwOf0+P5Kwu7H/4u/l6etzHbFWVmzNOof38DFamPD/P/9YcV/PlMcOUbGUEv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NfTTHAAAA3QAAAA8AAAAAAAAAAAAAAAAAmAIAAGRy&#10;cy9kb3ducmV2LnhtbFBLBQYAAAAABAAEAPUAAACMAwAAAAA=&#10;" filled="f" stroked="f">
                    <v:textbox inset="0,0,0,0">
                      <w:txbxContent>
                        <w:p w:rsidR="008164FF" w:rsidRDefault="008164FF">
                          <w:r>
                            <w:rPr>
                              <w:rFonts w:ascii="Arial" w:hAnsi="Arial" w:cs="Arial"/>
                              <w:sz w:val="13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93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864" o:spid="_x0000_s1384" style="width:4.65pt;height:30.6pt;mso-position-horizontal-relative:char;mso-position-vertical-relative:line" coordsize="59207,388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">
                  <v:rect id="Rectangle 1629" o:spid="_x0000_s1385" style="position:absolute;left:-219059;top:90815;width:516866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HYr8QA&#10;AADdAAAADwAAAGRycy9kb3ducmV2LnhtbERPS2vCQBC+F/oflhF6qxtF1KZuQilIelHwUfE4zU4e&#10;mJ1Ns6vGf+8Khd7m43vOIu1NIy7UudqygtEwAkGcW11zqWC/W77OQTiPrLGxTApu5CBNnp8WGGt7&#10;5Q1dtr4UIYRdjAoq79tYSpdXZNANbUscuMJ2Bn2AXSl1h9cQbho5jqKpNFhzaKiwpc+K8tP2bBR8&#10;j3bnQ+bWP3wsfmeTlc/WRZkp9TLoP95BeOr9v/jP/aXD/On4DR7fhBNkc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B2K/EAAAA3QAAAA8AAAAAAAAAAAAAAAAAmAIAAGRycy9k&#10;b3ducmV2LnhtbFBLBQYAAAAABAAEAPUAAACJAwAAAAA=&#10;" filled="f" stroked="f">
                    <v:textbox inset="0,0,0,0">
                      <w:txbxContent>
                        <w:p w:rsidR="008164FF" w:rsidRDefault="008164FF">
                          <w:r>
                            <w:rPr>
                              <w:rFonts w:ascii="Arial" w:hAnsi="Arial" w:cs="Arial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5" w:type="dxa"/>
            <w:vAlign w:val="center"/>
          </w:tcPr>
          <w:p w:rsidR="008164FF" w:rsidRDefault="008164FF" w:rsidP="005828C0">
            <w:pPr>
              <w:spacing w:after="0" w:line="240" w:lineRule="auto"/>
              <w:ind w:left="41"/>
            </w:pPr>
            <w:r w:rsidRPr="005828C0">
              <w:rPr>
                <w:b/>
                <w:sz w:val="10"/>
              </w:rPr>
              <w:t>Disponibilità a concedere all’Istituzione Scolastica per comodato d’uso. (Aggiungere crocetta in corrispondenza dei libri prescelti)</w:t>
            </w:r>
            <w:bookmarkStart w:id="0" w:name="_GoBack"/>
            <w:bookmarkEnd w:id="0"/>
          </w:p>
        </w:tc>
      </w:tr>
      <w:tr w:rsidR="008164FF" w:rsidTr="005828C0">
        <w:trPr>
          <w:trHeight w:val="379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ARTE E IMMAGINE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9788891505767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ARTE E IMMAGINE A + B CON OPENBOOK VOLUME A + B  + OPENBOOK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</w:pP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30,70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367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GEOGRAFIA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9788869644771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SERGIO E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MONDO DOMANI (IL) VOLUME 3 + ATLANTE 3 + EASY EBOOK (SU DVD) + EBOOK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20,30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480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INGLESE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9780194350099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GO LIVE 3 - SUPER PREMIUM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SB&amp;WB&amp;EXTRA+TRAINER+OBK+CD+ONLINE KET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OXFORD UNIVERSITY PRESS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23,80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636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  <w:jc w:val="both"/>
            </w:pPr>
            <w:r w:rsidRPr="005828C0">
              <w:rPr>
                <w:rFonts w:ascii="Arial" w:hAnsi="Arial" w:cs="Arial"/>
                <w:sz w:val="13"/>
              </w:rPr>
              <w:t>ITALIANO ANTOLOGIA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9788845197413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ROSETTA ZORDAN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VOCE NARRANTE 3 SET (LA) - ED MISTA CON</w:t>
            </w:r>
          </w:p>
          <w:p w:rsidR="008164FF" w:rsidRDefault="008164FF" w:rsidP="005828C0">
            <w:pPr>
              <w:spacing w:after="0" w:line="240" w:lineRule="auto"/>
              <w:jc w:val="both"/>
            </w:pPr>
            <w:r w:rsidRPr="005828C0">
              <w:rPr>
                <w:rFonts w:ascii="Arial" w:hAnsi="Arial" w:cs="Arial"/>
                <w:sz w:val="13"/>
              </w:rPr>
              <w:t>VERSIONE SCARICABILE INTERATTIVA VOLUME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3 + LABORATORI PROGETTI 3 + IO LEGGO 3 +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ESPANSIONE WEB 3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32,30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636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ITALIANO</w:t>
            </w:r>
          </w:p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GRAMMATICA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9788891539069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ZORDAN ROSETTA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PUNTO PER PUNTO - LIBRO MISTO CON</w:t>
            </w:r>
          </w:p>
          <w:p w:rsidR="008164FF" w:rsidRDefault="008164FF" w:rsidP="005828C0">
            <w:pPr>
              <w:spacing w:after="0" w:line="240" w:lineRule="auto"/>
              <w:jc w:val="both"/>
            </w:pPr>
            <w:r w:rsidRPr="005828C0">
              <w:rPr>
                <w:rFonts w:ascii="Arial" w:hAnsi="Arial" w:cs="Arial"/>
                <w:sz w:val="13"/>
              </w:rPr>
              <w:t>OPENBOOK MORFOLOGIA + COMUNIC. E TESTI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+ QUAD. + SPECIALE LESSICO + MAPPE + ESAME DI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</w:pP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32,10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367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9788841837252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DESTINAZIONE MATEMATICA GEOMETRIA E MISURA 3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11,30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A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34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367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9788841837245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DESTINAZIONE MATEMATICA IL NUMERO E LE RELAZIONI 3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24,85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A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34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480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MUSICA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9788835041122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 w:right="17"/>
              <w:jc w:val="both"/>
            </w:pPr>
            <w:r w:rsidRPr="005828C0">
              <w:rPr>
                <w:rFonts w:ascii="Arial" w:hAnsi="Arial" w:cs="Arial"/>
                <w:sz w:val="13"/>
              </w:rPr>
              <w:t>CATIA CARDILLO PICCOLINO CINZIA PONSILLO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  <w:jc w:val="both"/>
            </w:pPr>
            <w:r w:rsidRPr="005828C0">
              <w:rPr>
                <w:rFonts w:ascii="Arial" w:hAnsi="Arial" w:cs="Arial"/>
                <w:sz w:val="13"/>
              </w:rPr>
              <w:t>INSIEME CON RITMO ! A - TEORIA - STRUMENTI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MUSICALI - ANTOLOGIA + CD  B - STORIA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DELLA MUSICA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</w:pP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LA SCUOLA EDITRICE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28,40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480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RELIGIONE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9788839302540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GENISIO MICHELE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TESORO CHE C'E' MULTIMEDIA (IL) - VOL. 3 +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LIBRO DIGITALE 3 VOLUME 3 + LIBRO DIGITALE 3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MARIETTI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12,50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  <w:vAlign w:val="center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367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SCIENZE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9788869643224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LEOPARDI LUIGI GARIBOLDI MARIATERESA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LINEA SCIENZE A+B+C+D + SCIENZE BLOCK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</w:pP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39,20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34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367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SPAGNOLO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9788808437358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  <w:jc w:val="both"/>
            </w:pPr>
            <w:r w:rsidRPr="005828C0">
              <w:rPr>
                <w:rFonts w:ascii="Arial" w:hAnsi="Arial" w:cs="Arial"/>
                <w:sz w:val="13"/>
              </w:rPr>
              <w:t>PÃ‰REZ NAVARRO JOSÃ‰ POLETTINI CARLA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EN JUEGO - VOLUME 3 (LDM) SEGUNDA EDICION DI PREPARADOS, LISTOS, YA!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ZANICHELLI EDITORE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18,80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636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STORIA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9788822189820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CIOFFI FABIO AMERINI FRANCO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STORIA  IMPARO CON METODO 3 - LIBRO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MISTO CON HUB LIBRO YOUNG VOL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3+RIPASSO+QUADERNO+HUB LIBRO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YOUNG+HUB KIT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65"/>
            </w:pPr>
            <w:r w:rsidRPr="005828C0">
              <w:rPr>
                <w:rFonts w:ascii="Arial" w:hAnsi="Arial" w:cs="Arial"/>
                <w:sz w:val="13"/>
              </w:rPr>
              <w:t>3</w:t>
            </w: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LA NUOVA ITALIA EDITRICE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23,60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58"/>
            </w:pPr>
            <w:r w:rsidRPr="005828C0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</w:pPr>
          </w:p>
        </w:tc>
      </w:tr>
      <w:tr w:rsidR="008164FF" w:rsidTr="005828C0">
        <w:trPr>
          <w:trHeight w:val="461"/>
        </w:trPr>
        <w:tc>
          <w:tcPr>
            <w:tcW w:w="1518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TECNOLOGIA</w:t>
            </w:r>
          </w:p>
        </w:tc>
        <w:tc>
          <w:tcPr>
            <w:tcW w:w="116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9788805072804</w:t>
            </w:r>
          </w:p>
        </w:tc>
        <w:tc>
          <w:tcPr>
            <w:tcW w:w="2398" w:type="dxa"/>
          </w:tcPr>
          <w:p w:rsidR="008164FF" w:rsidRDefault="008164FF" w:rsidP="005828C0">
            <w:pPr>
              <w:spacing w:after="0" w:line="240" w:lineRule="auto"/>
              <w:ind w:left="12"/>
            </w:pPr>
            <w:r w:rsidRPr="005828C0">
              <w:rPr>
                <w:rFonts w:ascii="Arial" w:hAnsi="Arial" w:cs="Arial"/>
                <w:sz w:val="13"/>
              </w:rPr>
              <w:t>CAPPE' GINO FERRARI CLAUDIA</w:t>
            </w:r>
          </w:p>
        </w:tc>
        <w:tc>
          <w:tcPr>
            <w:tcW w:w="3192" w:type="dxa"/>
          </w:tcPr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TECNOCREATIVO PACK COMPLETO DISEGNO</w:t>
            </w:r>
          </w:p>
          <w:p w:rsidR="008164FF" w:rsidRDefault="008164FF" w:rsidP="005828C0">
            <w:pPr>
              <w:spacing w:after="0" w:line="240" w:lineRule="auto"/>
            </w:pPr>
            <w:r w:rsidRPr="005828C0">
              <w:rPr>
                <w:rFonts w:ascii="Arial" w:hAnsi="Arial" w:cs="Arial"/>
                <w:sz w:val="13"/>
              </w:rPr>
              <w:t>&amp; COMUNICAZIONE + DVD + SCHEDE DISEGNO + TECNOLOGIA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</w:pPr>
          </w:p>
        </w:tc>
        <w:tc>
          <w:tcPr>
            <w:tcW w:w="1692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SEI</w:t>
            </w:r>
          </w:p>
        </w:tc>
        <w:tc>
          <w:tcPr>
            <w:tcW w:w="665" w:type="dxa"/>
          </w:tcPr>
          <w:p w:rsidR="008164FF" w:rsidRDefault="008164FF" w:rsidP="005828C0">
            <w:pPr>
              <w:spacing w:after="0" w:line="240" w:lineRule="auto"/>
              <w:jc w:val="right"/>
            </w:pPr>
            <w:r w:rsidRPr="005828C0">
              <w:rPr>
                <w:rFonts w:ascii="Arial" w:hAnsi="Arial" w:cs="Arial"/>
                <w:sz w:val="13"/>
              </w:rPr>
              <w:t>19,90</w:t>
            </w:r>
          </w:p>
        </w:tc>
        <w:tc>
          <w:tcPr>
            <w:tcW w:w="490" w:type="dxa"/>
          </w:tcPr>
          <w:p w:rsidR="008164FF" w:rsidRDefault="008164FF" w:rsidP="005828C0">
            <w:pPr>
              <w:spacing w:after="0" w:line="240" w:lineRule="auto"/>
              <w:ind w:right="50"/>
              <w:jc w:val="center"/>
            </w:pPr>
            <w:r w:rsidRPr="005828C0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8164FF" w:rsidRDefault="008164FF" w:rsidP="005828C0">
            <w:pPr>
              <w:spacing w:after="0" w:line="240" w:lineRule="auto"/>
              <w:ind w:left="31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8164FF" w:rsidRDefault="008164FF" w:rsidP="005828C0">
            <w:pPr>
              <w:spacing w:after="0" w:line="240" w:lineRule="auto"/>
              <w:ind w:left="34"/>
              <w:jc w:val="both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5" w:type="dxa"/>
          </w:tcPr>
          <w:p w:rsidR="008164FF" w:rsidRDefault="008164FF" w:rsidP="005828C0">
            <w:pPr>
              <w:spacing w:after="0" w:line="240" w:lineRule="auto"/>
              <w:ind w:left="38"/>
            </w:pPr>
            <w:r w:rsidRPr="005828C0">
              <w:rPr>
                <w:rFonts w:ascii="Arial" w:hAnsi="Arial" w:cs="Arial"/>
                <w:sz w:val="13"/>
              </w:rPr>
              <w:t>16</w:t>
            </w:r>
          </w:p>
        </w:tc>
        <w:tc>
          <w:tcPr>
            <w:tcW w:w="307" w:type="dxa"/>
          </w:tcPr>
          <w:p w:rsidR="008164FF" w:rsidRDefault="008164FF" w:rsidP="005828C0">
            <w:pPr>
              <w:spacing w:after="0" w:line="240" w:lineRule="auto"/>
              <w:ind w:left="48"/>
            </w:pPr>
            <w:r w:rsidRPr="005828C0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8164FF" w:rsidRDefault="008164FF" w:rsidP="005828C0">
            <w:pPr>
              <w:spacing w:after="0" w:line="240" w:lineRule="auto"/>
              <w:ind w:left="10"/>
            </w:pPr>
            <w:r w:rsidRPr="005828C0">
              <w:rPr>
                <w:rFonts w:ascii="Arial" w:hAnsi="Arial" w:cs="Arial"/>
                <w:sz w:val="13"/>
              </w:rPr>
              <w:t>D</w:t>
            </w:r>
          </w:p>
        </w:tc>
      </w:tr>
    </w:tbl>
    <w:p w:rsidR="008164FF" w:rsidRDefault="008164FF">
      <w:pPr>
        <w:tabs>
          <w:tab w:val="center" w:pos="2960"/>
          <w:tab w:val="center" w:pos="6648"/>
          <w:tab w:val="center" w:pos="10498"/>
        </w:tabs>
        <w:spacing w:after="52"/>
      </w:pPr>
    </w:p>
    <w:sectPr w:rsidR="008164FF" w:rsidSect="00BD0C6F">
      <w:pgSz w:w="16840" w:h="11900" w:orient="landscape"/>
      <w:pgMar w:top="1440" w:right="1440" w:bottom="1440" w:left="1440" w:header="391" w:footer="3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4FF" w:rsidRDefault="008164FF">
      <w:pPr>
        <w:spacing w:after="0" w:line="240" w:lineRule="auto"/>
      </w:pPr>
      <w:r>
        <w:separator/>
      </w:r>
    </w:p>
  </w:endnote>
  <w:endnote w:type="continuationSeparator" w:id="0">
    <w:p w:rsidR="008164FF" w:rsidRDefault="00816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4FF" w:rsidRDefault="008164FF">
      <w:pPr>
        <w:spacing w:after="0" w:line="240" w:lineRule="auto"/>
      </w:pPr>
      <w:r>
        <w:separator/>
      </w:r>
    </w:p>
  </w:footnote>
  <w:footnote w:type="continuationSeparator" w:id="0">
    <w:p w:rsidR="008164FF" w:rsidRDefault="008164FF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8164FF" w:rsidRDefault="008164FF"><w:pPr><w:spacing w:after="0"/><w:ind w:left="-1440" w:right="2709"/></w:pPr><w:r><w:rPr><w:noProof/></w:rPr><w:pict><v:group id="Group 22745" o:spid="_x0000_s2399" style="position:absolute;left:0;text-align:left;margin-left:23.65pt;margin-top:19.55pt;width:610.9pt;height:76.45pt;z-index:251653632;mso-position-horizontal-relative:page;mso-position-vertical-relative:page" coordsize="77584,9707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24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1E4"/>
    <w:rsid w:val="002A2502"/>
    <w:rsid w:val="005828C0"/>
    <w:rsid w:val="00756E6B"/>
    <w:rsid w:val="00783EBB"/>
    <w:rsid w:val="008164FF"/>
    <w:rsid w:val="00B2076E"/>
    <w:rsid w:val="00BD0C6F"/>
    <w:rsid w:val="00D071E4"/>
    <w:rsid w:val="00D93E1A"/>
    <w:rsid w:val="00E43D3A"/>
    <w:rsid w:val="00E7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C6F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BD0C6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374</Words>
  <Characters>2135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2020-05-04T09:59:00Z</dcterms:created>
  <dcterms:modified xsi:type="dcterms:W3CDTF">2020-05-04T09:59:00Z</dcterms:modified>
</cp:coreProperties>
</file>